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1C71" w:rsidRDefault="00320908">
      <w:r>
        <w:rPr>
          <w:noProof/>
          <w:lang w:eastAsia="en-GB"/>
        </w:rPr>
        <w:drawing>
          <wp:inline distT="0" distB="0" distL="0" distR="0" wp14:anchorId="113B9BE4" wp14:editId="2079A20D">
            <wp:extent cx="5295900" cy="8962778"/>
            <wp:effectExtent l="171450" t="171450" r="381000" b="372110"/>
            <wp:docPr id="7" name="Content Placeholder 6">
              <a:extLst xmlns:a="http://schemas.openxmlformats.org/drawingml/2006/main">
                <a:ext uri="{FF2B5EF4-FFF2-40B4-BE49-F238E27FC236}">
                  <a16:creationId xmlns:a16="http://schemas.microsoft.com/office/drawing/2014/main" id="{CB07DD9F-3DEB-4FE0-9D18-115F2FB13F4A}"/>
                </a:ext>
              </a:extLst>
            </wp:docPr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Content Placeholder 6">
                      <a:extLst>
                        <a:ext uri="{FF2B5EF4-FFF2-40B4-BE49-F238E27FC236}">
                          <a16:creationId xmlns:a16="http://schemas.microsoft.com/office/drawing/2014/main" id="{CB07DD9F-3DEB-4FE0-9D18-115F2FB13F4A}"/>
                        </a:ext>
                      </a:extLst>
                    </pic:cNvPr>
                    <pic:cNvPicPr>
                      <a:picLocks noGrp="1" noChangeAspect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>
                    <a:xfrm>
                      <a:off x="0" y="0"/>
                      <a:ext cx="5318461" cy="9000960"/>
                    </a:xfrm>
                    <a:prstGeom prst="rect">
                      <a:avLst/>
                    </a:prstGeom>
                    <a:ln>
                      <a:solidFill>
                        <a:srgbClr val="00B050"/>
                      </a:solidFill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81C7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0908"/>
    <w:rsid w:val="00320908"/>
    <w:rsid w:val="0069105C"/>
    <w:rsid w:val="00925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68F59E8-1000-4F62-A70A-C44AEEC8D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A62531AF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KJones</dc:creator>
  <cp:keywords/>
  <dc:description/>
  <cp:lastModifiedBy>KJones</cp:lastModifiedBy>
  <cp:revision>1</cp:revision>
  <dcterms:created xsi:type="dcterms:W3CDTF">2020-04-23T10:33:00Z</dcterms:created>
  <dcterms:modified xsi:type="dcterms:W3CDTF">2020-04-23T10:34:00Z</dcterms:modified>
</cp:coreProperties>
</file>